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E11DBE" w14:textId="3EB4266E" w:rsidR="00437C5E" w:rsidRDefault="00437C5E" w:rsidP="00437C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 xml:space="preserve">  S3-</w:t>
      </w:r>
      <w:r w:rsidR="002B21DD">
        <w:rPr>
          <w:b/>
          <w:i/>
          <w:noProof/>
          <w:sz w:val="28"/>
        </w:rPr>
        <w:t>2239</w:t>
      </w:r>
      <w:r w:rsidR="00C75F85">
        <w:rPr>
          <w:b/>
          <w:i/>
          <w:noProof/>
          <w:sz w:val="28"/>
        </w:rPr>
        <w:t>79</w:t>
      </w:r>
      <w:r w:rsidR="00B21FC7">
        <w:rPr>
          <w:b/>
          <w:i/>
          <w:noProof/>
          <w:sz w:val="28"/>
        </w:rPr>
        <w:t>-</w:t>
      </w:r>
      <w:r w:rsidR="007E251F">
        <w:rPr>
          <w:b/>
          <w:i/>
          <w:noProof/>
          <w:sz w:val="28"/>
        </w:rPr>
        <w:t>r</w:t>
      </w:r>
      <w:r w:rsidR="00E013B0">
        <w:rPr>
          <w:b/>
          <w:i/>
          <w:noProof/>
          <w:sz w:val="28"/>
        </w:rPr>
        <w:t>6</w:t>
      </w:r>
    </w:p>
    <w:p w14:paraId="54141131" w14:textId="42578DAF" w:rsidR="009B1A99" w:rsidRPr="00DA53A0" w:rsidRDefault="00437C5E" w:rsidP="00437C5E">
      <w:pPr>
        <w:pStyle w:val="a3"/>
        <w:rPr>
          <w:sz w:val="22"/>
          <w:szCs w:val="22"/>
        </w:rPr>
      </w:pPr>
      <w:r w:rsidRPr="00B4702A">
        <w:rPr>
          <w:bCs/>
          <w:sz w:val="24"/>
        </w:rPr>
        <w:t>Toulouse,</w:t>
      </w:r>
      <w:r>
        <w:rPr>
          <w:bCs/>
          <w:sz w:val="24"/>
        </w:rPr>
        <w:t xml:space="preserve"> </w:t>
      </w:r>
      <w:r w:rsidRPr="00B4702A">
        <w:rPr>
          <w:bCs/>
          <w:sz w:val="24"/>
        </w:rPr>
        <w:t>France, 14 - 18 November 2022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</w:p>
    <w:p w14:paraId="35F0D332" w14:textId="77777777" w:rsidR="00B97703" w:rsidRDefault="00B97703">
      <w:pPr>
        <w:rPr>
          <w:rFonts w:ascii="Arial" w:hAnsi="Arial" w:cs="Arial"/>
        </w:rPr>
      </w:pPr>
      <w:bookmarkStart w:id="0" w:name="_GoBack"/>
      <w:bookmarkEnd w:id="0"/>
    </w:p>
    <w:p w14:paraId="72E2ED64" w14:textId="74E5ADC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 w:rsidRPr="1F78E601">
        <w:rPr>
          <w:rFonts w:ascii="Arial" w:hAnsi="Arial" w:cs="Arial"/>
          <w:b/>
          <w:bCs/>
          <w:highlight w:val="yellow"/>
        </w:rPr>
        <w:t>[DRAFT]</w:t>
      </w:r>
      <w:r w:rsidR="007D07C7" w:rsidRPr="1F78E601">
        <w:rPr>
          <w:rFonts w:ascii="Arial" w:hAnsi="Arial" w:cs="Arial"/>
          <w:b/>
          <w:bCs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75F85" w:rsidRPr="00C75F85">
        <w:rPr>
          <w:rFonts w:ascii="Arial" w:hAnsi="Arial" w:cs="Arial"/>
          <w:b/>
          <w:bCs/>
          <w:sz w:val="22"/>
          <w:szCs w:val="22"/>
        </w:rPr>
        <w:t>clarification on user consent for AI/ML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4149B47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1BA9DDD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C75F85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1E9D3ED8" w14:textId="5C56CCF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5F85">
        <w:rPr>
          <w:rFonts w:ascii="Arial" w:hAnsi="Arial" w:cs="Arial"/>
          <w:b/>
          <w:bCs/>
          <w:sz w:val="22"/>
          <w:szCs w:val="22"/>
        </w:rPr>
        <w:t>FS_AIML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58E3852" w:rsidR="00B97703" w:rsidRPr="000C45C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C45C5">
        <w:rPr>
          <w:rFonts w:ascii="Arial" w:hAnsi="Arial" w:cs="Arial"/>
          <w:b/>
          <w:sz w:val="22"/>
          <w:szCs w:val="22"/>
          <w:lang w:val="fr-FR"/>
        </w:rPr>
        <w:t>Source:</w:t>
      </w:r>
      <w:r w:rsidRPr="000C45C5">
        <w:rPr>
          <w:rFonts w:ascii="Arial" w:hAnsi="Arial" w:cs="Arial"/>
          <w:b/>
          <w:sz w:val="22"/>
          <w:szCs w:val="22"/>
          <w:lang w:val="fr-FR"/>
        </w:rPr>
        <w:tab/>
      </w:r>
      <w:r w:rsidR="0023416C" w:rsidRPr="000C45C5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30776A1E" w:rsidR="00B97703" w:rsidRPr="000C45C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0C45C5">
        <w:rPr>
          <w:rFonts w:ascii="Arial" w:hAnsi="Arial" w:cs="Arial"/>
          <w:b/>
          <w:sz w:val="22"/>
          <w:szCs w:val="22"/>
          <w:lang w:val="fr-FR"/>
        </w:rPr>
        <w:t>To:</w:t>
      </w:r>
      <w:r w:rsidRPr="000C45C5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6" w:name="OLE_LINK42"/>
      <w:bookmarkStart w:id="7" w:name="OLE_LINK43"/>
      <w:bookmarkStart w:id="8" w:name="OLE_LINK44"/>
      <w:r w:rsidR="0035278F" w:rsidRPr="000C45C5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23416C" w:rsidRPr="000C45C5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bookmarkEnd w:id="6"/>
      <w:bookmarkEnd w:id="7"/>
      <w:bookmarkEnd w:id="8"/>
    </w:p>
    <w:p w14:paraId="5DC2ED77" w14:textId="6058C134" w:rsidR="00B97703" w:rsidRPr="000A1D3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0A1D3C">
        <w:rPr>
          <w:rFonts w:ascii="Arial" w:hAnsi="Arial" w:cs="Arial"/>
          <w:b/>
          <w:sz w:val="22"/>
          <w:szCs w:val="22"/>
          <w:lang w:val="fr-FR"/>
        </w:rPr>
        <w:t>Cc:</w:t>
      </w:r>
      <w:r w:rsidRPr="000A1D3C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9"/>
    <w:bookmarkEnd w:id="10"/>
    <w:p w14:paraId="1A1CC9B8" w14:textId="77777777" w:rsidR="00B97703" w:rsidRPr="000A1D3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7426FC1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Rong Wu</w:t>
      </w:r>
    </w:p>
    <w:p w14:paraId="2F9E069A" w14:textId="378D64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Raina.Wu@Huawei.com</w:t>
      </w:r>
    </w:p>
    <w:p w14:paraId="5C701869" w14:textId="6D903FB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3416C">
        <w:rPr>
          <w:rFonts w:ascii="Arial" w:hAnsi="Arial" w:cs="Arial"/>
          <w:b/>
          <w:bCs/>
          <w:sz w:val="22"/>
          <w:szCs w:val="22"/>
        </w:rPr>
        <w:t>-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8752A2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CFAE4CB" w14:textId="6261DEA1" w:rsidR="0023416C" w:rsidRDefault="00953E6F" w:rsidP="0023416C">
      <w:r>
        <w:t xml:space="preserve">SA3 is studying how to provide security to the AI/ML-based service and applications in 5G with the </w:t>
      </w:r>
      <w:r w:rsidR="00471476">
        <w:t xml:space="preserve">Rel-18 study. </w:t>
      </w:r>
      <w:r w:rsidR="0077122A">
        <w:t xml:space="preserve">In this course, SA3 has the following questions </w:t>
      </w:r>
      <w:r w:rsidR="00471AB9">
        <w:t>about KIs in TR</w:t>
      </w:r>
      <w:r w:rsidR="00EA5568">
        <w:t xml:space="preserve"> </w:t>
      </w:r>
      <w:r w:rsidR="00471AB9">
        <w:t xml:space="preserve">23.700-80 </w:t>
      </w:r>
      <w:r w:rsidR="00B95063">
        <w:t xml:space="preserve">that </w:t>
      </w:r>
      <w:r w:rsidR="0077122A">
        <w:t>requir</w:t>
      </w:r>
      <w:r w:rsidR="00B95063">
        <w:t xml:space="preserve">e further </w:t>
      </w:r>
      <w:r w:rsidR="0077122A">
        <w:t>clarification</w:t>
      </w:r>
      <w:r w:rsidR="0026316E">
        <w:t xml:space="preserve"> </w:t>
      </w:r>
      <w:r w:rsidR="00413605">
        <w:t xml:space="preserve">for determining </w:t>
      </w:r>
      <w:r w:rsidR="0026316E">
        <w:t>if user consent is needed</w:t>
      </w:r>
      <w:r w:rsidR="0077122A">
        <w:t>:</w:t>
      </w:r>
    </w:p>
    <w:p w14:paraId="60C00F8F" w14:textId="36FDBFCF" w:rsidR="0077122A" w:rsidRDefault="0077122A" w:rsidP="00606D24">
      <w:pPr>
        <w:rPr>
          <w:lang w:eastAsia="zh-CN"/>
        </w:rPr>
      </w:pPr>
      <w:r w:rsidRPr="00471AB9">
        <w:rPr>
          <w:rFonts w:hint="eastAsia"/>
          <w:b/>
          <w:i/>
          <w:lang w:eastAsia="zh-CN"/>
        </w:rPr>
        <w:t>Q</w:t>
      </w:r>
      <w:r w:rsidRPr="00471AB9">
        <w:rPr>
          <w:b/>
          <w:i/>
          <w:lang w:eastAsia="zh-CN"/>
        </w:rPr>
        <w:t xml:space="preserve">uestion 1: </w:t>
      </w:r>
      <w:r>
        <w:rPr>
          <w:lang w:eastAsia="zh-CN"/>
        </w:rPr>
        <w:t>For key issue #3</w:t>
      </w:r>
      <w:r w:rsidR="00471AB9">
        <w:rPr>
          <w:lang w:eastAsia="zh-CN"/>
        </w:rPr>
        <w:t xml:space="preserve">, </w:t>
      </w:r>
      <w:r w:rsidR="00B95063">
        <w:rPr>
          <w:lang w:eastAsia="zh-CN"/>
        </w:rPr>
        <w:t xml:space="preserve">regarding the exposure of </w:t>
      </w:r>
      <w:r w:rsidR="00B82C6E">
        <w:rPr>
          <w:lang w:eastAsia="zh-CN"/>
        </w:rPr>
        <w:t>information to</w:t>
      </w:r>
      <w:r w:rsidR="00B95063">
        <w:rPr>
          <w:lang w:eastAsia="zh-CN"/>
        </w:rPr>
        <w:t xml:space="preserve"> AF, is </w:t>
      </w:r>
      <w:r w:rsidR="00B82C6E">
        <w:rPr>
          <w:lang w:eastAsia="zh-CN"/>
        </w:rPr>
        <w:t>any information</w:t>
      </w:r>
      <w:r w:rsidR="00B95063">
        <w:rPr>
          <w:lang w:eastAsia="zh-CN"/>
        </w:rPr>
        <w:t xml:space="preserve"> regarded to be personal data</w:t>
      </w:r>
      <w:r w:rsidR="00E64634">
        <w:rPr>
          <w:lang w:eastAsia="zh-CN"/>
        </w:rPr>
        <w:t xml:space="preserve"> </w:t>
      </w:r>
      <w:r w:rsidR="00B95063">
        <w:rPr>
          <w:lang w:eastAsia="zh-CN"/>
        </w:rPr>
        <w:t xml:space="preserve">as described in </w:t>
      </w:r>
      <w:r w:rsidR="00B95063" w:rsidRPr="00B95063">
        <w:rPr>
          <w:lang w:eastAsia="zh-CN"/>
        </w:rPr>
        <w:t>TR 33.849</w:t>
      </w:r>
      <w:r w:rsidR="00B82C6E">
        <w:rPr>
          <w:lang w:eastAsia="zh-CN"/>
        </w:rPr>
        <w:t xml:space="preserve"> e.g. specific UE</w:t>
      </w:r>
      <w:r w:rsidR="00B82C6E" w:rsidRPr="005D13D1">
        <w:rPr>
          <w:lang w:val="en-US"/>
        </w:rPr>
        <w:t xml:space="preserve"> information/ID or PII</w:t>
      </w:r>
      <w:r w:rsidR="00B95063" w:rsidRPr="00B95063" w:rsidDel="00B95063">
        <w:rPr>
          <w:lang w:eastAsia="zh-CN"/>
        </w:rPr>
        <w:t xml:space="preserve"> </w:t>
      </w:r>
      <w:r w:rsidR="00AF56B9">
        <w:rPr>
          <w:lang w:eastAsia="zh-CN"/>
        </w:rPr>
        <w:t>(Personally Ident</w:t>
      </w:r>
      <w:r w:rsidR="00A1447B">
        <w:rPr>
          <w:lang w:eastAsia="zh-CN"/>
        </w:rPr>
        <w:t>ifiable Information)</w:t>
      </w:r>
      <w:r w:rsidR="00B95063">
        <w:rPr>
          <w:lang w:eastAsia="zh-CN"/>
        </w:rPr>
        <w:t>?</w:t>
      </w:r>
      <w:r w:rsidR="00606D24">
        <w:rPr>
          <w:lang w:eastAsia="zh-CN"/>
        </w:rPr>
        <w:t xml:space="preserve"> Why </w:t>
      </w:r>
      <w:r w:rsidR="00606D24" w:rsidRPr="00606D24">
        <w:rPr>
          <w:lang w:eastAsia="zh-CN"/>
        </w:rPr>
        <w:t>is personal information used and collected</w:t>
      </w:r>
      <w:r w:rsidR="0026316E">
        <w:rPr>
          <w:lang w:eastAsia="zh-CN"/>
        </w:rPr>
        <w:t xml:space="preserve"> for the AIML operation</w:t>
      </w:r>
      <w:r w:rsidR="00606D24">
        <w:rPr>
          <w:lang w:eastAsia="zh-CN"/>
        </w:rPr>
        <w:t>?</w:t>
      </w:r>
      <w:r w:rsidR="00606D24" w:rsidRPr="00606D24">
        <w:t xml:space="preserve"> </w:t>
      </w:r>
      <w:r w:rsidR="00B34621">
        <w:rPr>
          <w:lang w:eastAsia="zh-CN"/>
        </w:rPr>
        <w:t>W</w:t>
      </w:r>
      <w:r w:rsidR="00606D24" w:rsidRPr="00606D24">
        <w:rPr>
          <w:lang w:eastAsia="zh-CN"/>
        </w:rPr>
        <w:t>hich personal information is being disclosed to whom and for what purposes</w:t>
      </w:r>
      <w:r w:rsidR="00606D24">
        <w:rPr>
          <w:lang w:eastAsia="zh-CN"/>
        </w:rPr>
        <w:t>?</w:t>
      </w:r>
      <w:r w:rsidR="00B82C6E">
        <w:rPr>
          <w:lang w:eastAsia="zh-CN"/>
        </w:rPr>
        <w:t xml:space="preserve"> </w:t>
      </w:r>
      <w:r w:rsidR="0026316E">
        <w:rPr>
          <w:lang w:eastAsia="zh-CN"/>
        </w:rPr>
        <w:t xml:space="preserve"> Can the AIML operation proceed without UE information</w:t>
      </w:r>
      <w:r w:rsidR="00852900">
        <w:rPr>
          <w:lang w:eastAsia="zh-CN"/>
        </w:rPr>
        <w:t>?</w:t>
      </w:r>
    </w:p>
    <w:p w14:paraId="33956CF0" w14:textId="03C155E4" w:rsidR="00B82C6E" w:rsidRDefault="00471AB9" w:rsidP="00B82C6E">
      <w:pPr>
        <w:rPr>
          <w:lang w:eastAsia="zh-CN"/>
        </w:rPr>
      </w:pPr>
      <w:r w:rsidRPr="00471AB9">
        <w:rPr>
          <w:rFonts w:hint="eastAsia"/>
          <w:b/>
          <w:i/>
          <w:lang w:eastAsia="zh-CN"/>
        </w:rPr>
        <w:t>Q</w:t>
      </w:r>
      <w:r w:rsidRPr="00471AB9">
        <w:rPr>
          <w:b/>
          <w:i/>
          <w:lang w:eastAsia="zh-CN"/>
        </w:rPr>
        <w:t xml:space="preserve">uestion 2: </w:t>
      </w:r>
      <w:r>
        <w:rPr>
          <w:lang w:eastAsia="zh-CN"/>
        </w:rPr>
        <w:t xml:space="preserve">For key issue #7, </w:t>
      </w:r>
      <w:r w:rsidR="00B82C6E">
        <w:rPr>
          <w:lang w:eastAsia="zh-CN"/>
        </w:rPr>
        <w:t xml:space="preserve">regarding the exposure of information to AF, is any information regarded to be personal data as described in </w:t>
      </w:r>
      <w:r w:rsidR="00B82C6E" w:rsidRPr="00B95063">
        <w:rPr>
          <w:lang w:eastAsia="zh-CN"/>
        </w:rPr>
        <w:t>TR 33.849</w:t>
      </w:r>
      <w:r w:rsidR="00B82C6E">
        <w:rPr>
          <w:lang w:eastAsia="zh-CN"/>
        </w:rPr>
        <w:t xml:space="preserve"> e.g. specific UE</w:t>
      </w:r>
      <w:r w:rsidR="00B82C6E" w:rsidRPr="005D13D1">
        <w:rPr>
          <w:lang w:val="en-US"/>
        </w:rPr>
        <w:t xml:space="preserve"> information/ID or PII</w:t>
      </w:r>
      <w:r w:rsidR="00B82C6E" w:rsidRPr="00B95063" w:rsidDel="00B95063">
        <w:rPr>
          <w:lang w:eastAsia="zh-CN"/>
        </w:rPr>
        <w:t xml:space="preserve"> </w:t>
      </w:r>
      <w:r w:rsidR="00A1447B">
        <w:rPr>
          <w:lang w:eastAsia="zh-CN"/>
        </w:rPr>
        <w:t>(Personally Identifiable Information)</w:t>
      </w:r>
      <w:r w:rsidR="00B82C6E">
        <w:rPr>
          <w:lang w:eastAsia="zh-CN"/>
        </w:rPr>
        <w:t xml:space="preserve">? Why </w:t>
      </w:r>
      <w:r w:rsidR="00B82C6E" w:rsidRPr="00606D24">
        <w:rPr>
          <w:lang w:eastAsia="zh-CN"/>
        </w:rPr>
        <w:t>is personal information used and collected</w:t>
      </w:r>
      <w:r w:rsidR="0026316E" w:rsidRPr="0026316E">
        <w:rPr>
          <w:lang w:eastAsia="zh-CN"/>
        </w:rPr>
        <w:t xml:space="preserve"> </w:t>
      </w:r>
      <w:r w:rsidR="0026316E">
        <w:rPr>
          <w:lang w:eastAsia="zh-CN"/>
        </w:rPr>
        <w:t>for the AIML operation</w:t>
      </w:r>
      <w:r w:rsidR="00B82C6E">
        <w:rPr>
          <w:lang w:eastAsia="zh-CN"/>
        </w:rPr>
        <w:t>?</w:t>
      </w:r>
      <w:r w:rsidR="00B82C6E" w:rsidRPr="00606D24">
        <w:t xml:space="preserve"> </w:t>
      </w:r>
      <w:r w:rsidR="00B34621">
        <w:rPr>
          <w:lang w:eastAsia="zh-CN"/>
        </w:rPr>
        <w:t>W</w:t>
      </w:r>
      <w:r w:rsidR="00B82C6E" w:rsidRPr="00606D24">
        <w:rPr>
          <w:lang w:eastAsia="zh-CN"/>
        </w:rPr>
        <w:t>hich personal information is being disclosed to whom and for what purposes</w:t>
      </w:r>
      <w:r w:rsidR="00B82C6E">
        <w:rPr>
          <w:lang w:eastAsia="zh-CN"/>
        </w:rPr>
        <w:t xml:space="preserve">? </w:t>
      </w:r>
      <w:r w:rsidR="0026316E">
        <w:rPr>
          <w:lang w:eastAsia="zh-CN"/>
        </w:rPr>
        <w:t>Can the AIML operation proceed without UE information</w:t>
      </w:r>
      <w:r w:rsidR="00852900">
        <w:rPr>
          <w:lang w:eastAsia="zh-CN"/>
        </w:rPr>
        <w:t>?</w:t>
      </w:r>
      <w:r w:rsidR="0026316E">
        <w:rPr>
          <w:lang w:eastAsia="zh-CN"/>
        </w:rPr>
        <w:t xml:space="preserve"> </w:t>
      </w:r>
    </w:p>
    <w:p w14:paraId="3E5882F0" w14:textId="1CADA247" w:rsidR="00B82C6E" w:rsidRDefault="00B82C6E" w:rsidP="00B82C6E">
      <w:pPr>
        <w:rPr>
          <w:lang w:eastAsia="zh-CN"/>
        </w:rPr>
      </w:pPr>
    </w:p>
    <w:p w14:paraId="08AF3A7D" w14:textId="06508AD2" w:rsidR="00B97703" w:rsidRDefault="00B97703" w:rsidP="00B82C6E"/>
    <w:p w14:paraId="45637978" w14:textId="41AC112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3416C">
        <w:rPr>
          <w:rFonts w:ascii="Arial" w:hAnsi="Arial" w:cs="Arial"/>
          <w:b/>
        </w:rPr>
        <w:t>CT3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342724B5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 xml:space="preserve">3GPP SA3 kindly asks </w:t>
      </w:r>
      <w:r w:rsidR="00B8220C">
        <w:t>SA2</w:t>
      </w:r>
      <w:r w:rsidR="0023416C">
        <w:t xml:space="preserve"> to</w:t>
      </w:r>
      <w:r w:rsidR="00382994">
        <w:t xml:space="preserve"> clarify the questions above. 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30CE63" w14:textId="77777777" w:rsidR="006211A7" w:rsidRDefault="006211A7" w:rsidP="006211A7">
      <w:r w:rsidRPr="00074D3C">
        <w:t>SA3#109Bis-e</w:t>
      </w:r>
      <w:r w:rsidRPr="00074D3C">
        <w:tab/>
        <w:t>16 - 20 January 2023</w:t>
      </w:r>
      <w:r w:rsidRPr="00074D3C">
        <w:tab/>
        <w:t>elec</w:t>
      </w:r>
      <w:r>
        <w:t>tronic meeting</w:t>
      </w:r>
    </w:p>
    <w:p w14:paraId="054FEDCB" w14:textId="521EF718" w:rsidR="006052AD" w:rsidRPr="006211A7" w:rsidRDefault="006211A7" w:rsidP="006211A7">
      <w:r>
        <w:t>SA3#110</w:t>
      </w:r>
      <w:r>
        <w:tab/>
        <w:t>20 -24 February 2023</w:t>
      </w:r>
      <w:r>
        <w:tab/>
        <w:t>TBD (EU)</w:t>
      </w:r>
    </w:p>
    <w:sectPr w:rsidR="006052AD" w:rsidRPr="006211A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FFBDEC" w14:textId="77777777" w:rsidR="00B54B7E" w:rsidRDefault="00B54B7E">
      <w:pPr>
        <w:spacing w:after="0"/>
      </w:pPr>
      <w:r>
        <w:separator/>
      </w:r>
    </w:p>
  </w:endnote>
  <w:endnote w:type="continuationSeparator" w:id="0">
    <w:p w14:paraId="6BE2427F" w14:textId="77777777" w:rsidR="00B54B7E" w:rsidRDefault="00B54B7E">
      <w:pPr>
        <w:spacing w:after="0"/>
      </w:pPr>
      <w:r>
        <w:continuationSeparator/>
      </w:r>
    </w:p>
  </w:endnote>
  <w:endnote w:type="continuationNotice" w:id="1">
    <w:p w14:paraId="3252AC1D" w14:textId="77777777" w:rsidR="00B54B7E" w:rsidRDefault="00B54B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205AA" w14:textId="77777777" w:rsidR="00B54B7E" w:rsidRDefault="00B54B7E">
      <w:pPr>
        <w:spacing w:after="0"/>
      </w:pPr>
      <w:r>
        <w:separator/>
      </w:r>
    </w:p>
  </w:footnote>
  <w:footnote w:type="continuationSeparator" w:id="0">
    <w:p w14:paraId="1B5FC1AB" w14:textId="77777777" w:rsidR="00B54B7E" w:rsidRDefault="00B54B7E">
      <w:pPr>
        <w:spacing w:after="0"/>
      </w:pPr>
      <w:r>
        <w:continuationSeparator/>
      </w:r>
    </w:p>
  </w:footnote>
  <w:footnote w:type="continuationNotice" w:id="1">
    <w:p w14:paraId="593B162A" w14:textId="77777777" w:rsidR="00B54B7E" w:rsidRDefault="00B54B7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4711B"/>
    <w:rsid w:val="000506BD"/>
    <w:rsid w:val="00053340"/>
    <w:rsid w:val="00076A0E"/>
    <w:rsid w:val="000A1D3C"/>
    <w:rsid w:val="000C45C5"/>
    <w:rsid w:val="000D1A22"/>
    <w:rsid w:val="000F5F20"/>
    <w:rsid w:val="000F6242"/>
    <w:rsid w:val="00103FF1"/>
    <w:rsid w:val="001054B7"/>
    <w:rsid w:val="001458C5"/>
    <w:rsid w:val="00145F84"/>
    <w:rsid w:val="00152F2F"/>
    <w:rsid w:val="0017684B"/>
    <w:rsid w:val="00196B59"/>
    <w:rsid w:val="001A14F2"/>
    <w:rsid w:val="001B1DD9"/>
    <w:rsid w:val="001B346A"/>
    <w:rsid w:val="001B3A86"/>
    <w:rsid w:val="001B763F"/>
    <w:rsid w:val="001B7F1C"/>
    <w:rsid w:val="002028EA"/>
    <w:rsid w:val="00220060"/>
    <w:rsid w:val="00226381"/>
    <w:rsid w:val="00230279"/>
    <w:rsid w:val="0023416C"/>
    <w:rsid w:val="002473B2"/>
    <w:rsid w:val="0026289B"/>
    <w:rsid w:val="0026316E"/>
    <w:rsid w:val="0026448D"/>
    <w:rsid w:val="002869FE"/>
    <w:rsid w:val="00291779"/>
    <w:rsid w:val="002B2130"/>
    <w:rsid w:val="002B21DD"/>
    <w:rsid w:val="002B786C"/>
    <w:rsid w:val="002C2E51"/>
    <w:rsid w:val="002E01C1"/>
    <w:rsid w:val="002E5A12"/>
    <w:rsid w:val="002F1940"/>
    <w:rsid w:val="003052C4"/>
    <w:rsid w:val="00321D62"/>
    <w:rsid w:val="00322204"/>
    <w:rsid w:val="00322FEE"/>
    <w:rsid w:val="00324D72"/>
    <w:rsid w:val="00326451"/>
    <w:rsid w:val="00330010"/>
    <w:rsid w:val="0033677A"/>
    <w:rsid w:val="00350F2C"/>
    <w:rsid w:val="0035278F"/>
    <w:rsid w:val="00356B00"/>
    <w:rsid w:val="00363BE4"/>
    <w:rsid w:val="00381774"/>
    <w:rsid w:val="0038194A"/>
    <w:rsid w:val="00382994"/>
    <w:rsid w:val="00383545"/>
    <w:rsid w:val="003D4BAF"/>
    <w:rsid w:val="003E6346"/>
    <w:rsid w:val="003F5E20"/>
    <w:rsid w:val="003F770D"/>
    <w:rsid w:val="00413605"/>
    <w:rsid w:val="00427E5C"/>
    <w:rsid w:val="00433500"/>
    <w:rsid w:val="00433F71"/>
    <w:rsid w:val="00437BB4"/>
    <w:rsid w:val="00437C5E"/>
    <w:rsid w:val="00440D43"/>
    <w:rsid w:val="0044154A"/>
    <w:rsid w:val="00470DF6"/>
    <w:rsid w:val="00471476"/>
    <w:rsid w:val="00471AB9"/>
    <w:rsid w:val="004C3994"/>
    <w:rsid w:val="004D08B8"/>
    <w:rsid w:val="004D219B"/>
    <w:rsid w:val="004D4A83"/>
    <w:rsid w:val="004E1793"/>
    <w:rsid w:val="004E3939"/>
    <w:rsid w:val="004F14FE"/>
    <w:rsid w:val="004F631A"/>
    <w:rsid w:val="00526DDD"/>
    <w:rsid w:val="0055565A"/>
    <w:rsid w:val="00574795"/>
    <w:rsid w:val="005A2A0E"/>
    <w:rsid w:val="005B6A29"/>
    <w:rsid w:val="005D13D1"/>
    <w:rsid w:val="005E7136"/>
    <w:rsid w:val="005F6568"/>
    <w:rsid w:val="00602797"/>
    <w:rsid w:val="006052AD"/>
    <w:rsid w:val="00606D24"/>
    <w:rsid w:val="006144A2"/>
    <w:rsid w:val="006211A7"/>
    <w:rsid w:val="006263D6"/>
    <w:rsid w:val="00633A6D"/>
    <w:rsid w:val="00634693"/>
    <w:rsid w:val="00645B24"/>
    <w:rsid w:val="006613E2"/>
    <w:rsid w:val="0066567E"/>
    <w:rsid w:val="006673BD"/>
    <w:rsid w:val="0068063D"/>
    <w:rsid w:val="00681623"/>
    <w:rsid w:val="00691365"/>
    <w:rsid w:val="006932BB"/>
    <w:rsid w:val="00696DA7"/>
    <w:rsid w:val="00697C00"/>
    <w:rsid w:val="006A3A49"/>
    <w:rsid w:val="006B019B"/>
    <w:rsid w:val="006D3F2B"/>
    <w:rsid w:val="006E0B35"/>
    <w:rsid w:val="006E436F"/>
    <w:rsid w:val="006E4611"/>
    <w:rsid w:val="00713918"/>
    <w:rsid w:val="00722069"/>
    <w:rsid w:val="00730666"/>
    <w:rsid w:val="007323A5"/>
    <w:rsid w:val="0073766B"/>
    <w:rsid w:val="00743CD4"/>
    <w:rsid w:val="0077122A"/>
    <w:rsid w:val="007763FD"/>
    <w:rsid w:val="00780557"/>
    <w:rsid w:val="00785B18"/>
    <w:rsid w:val="007B29CC"/>
    <w:rsid w:val="007B7903"/>
    <w:rsid w:val="007D07C7"/>
    <w:rsid w:val="007D537D"/>
    <w:rsid w:val="007E251F"/>
    <w:rsid w:val="007F4F92"/>
    <w:rsid w:val="007F7485"/>
    <w:rsid w:val="00801B85"/>
    <w:rsid w:val="00804AF0"/>
    <w:rsid w:val="008202F6"/>
    <w:rsid w:val="00820539"/>
    <w:rsid w:val="00826BA7"/>
    <w:rsid w:val="0083264F"/>
    <w:rsid w:val="00843CF8"/>
    <w:rsid w:val="00847D95"/>
    <w:rsid w:val="00852900"/>
    <w:rsid w:val="00856D36"/>
    <w:rsid w:val="008707FD"/>
    <w:rsid w:val="00875B6E"/>
    <w:rsid w:val="00875BF2"/>
    <w:rsid w:val="0088252F"/>
    <w:rsid w:val="008D07FF"/>
    <w:rsid w:val="008D772F"/>
    <w:rsid w:val="008E3260"/>
    <w:rsid w:val="008F715D"/>
    <w:rsid w:val="00914653"/>
    <w:rsid w:val="009179E0"/>
    <w:rsid w:val="00924744"/>
    <w:rsid w:val="00931AE2"/>
    <w:rsid w:val="00943850"/>
    <w:rsid w:val="009476A9"/>
    <w:rsid w:val="00953E6F"/>
    <w:rsid w:val="009603F6"/>
    <w:rsid w:val="00960636"/>
    <w:rsid w:val="00973763"/>
    <w:rsid w:val="00976702"/>
    <w:rsid w:val="00984FEF"/>
    <w:rsid w:val="009963AC"/>
    <w:rsid w:val="0099764C"/>
    <w:rsid w:val="009A0797"/>
    <w:rsid w:val="009B01F2"/>
    <w:rsid w:val="009B1A99"/>
    <w:rsid w:val="009B6CA6"/>
    <w:rsid w:val="009C1696"/>
    <w:rsid w:val="009C5FC0"/>
    <w:rsid w:val="009C7B22"/>
    <w:rsid w:val="009F4A40"/>
    <w:rsid w:val="00A02409"/>
    <w:rsid w:val="00A1447B"/>
    <w:rsid w:val="00A3445B"/>
    <w:rsid w:val="00A42D31"/>
    <w:rsid w:val="00A45814"/>
    <w:rsid w:val="00A6062F"/>
    <w:rsid w:val="00A70448"/>
    <w:rsid w:val="00A83DDD"/>
    <w:rsid w:val="00A9463E"/>
    <w:rsid w:val="00AA4FF3"/>
    <w:rsid w:val="00AE1B3E"/>
    <w:rsid w:val="00AE787C"/>
    <w:rsid w:val="00AF56B9"/>
    <w:rsid w:val="00B04F7D"/>
    <w:rsid w:val="00B11746"/>
    <w:rsid w:val="00B21FC7"/>
    <w:rsid w:val="00B3328B"/>
    <w:rsid w:val="00B34621"/>
    <w:rsid w:val="00B54B7E"/>
    <w:rsid w:val="00B576B8"/>
    <w:rsid w:val="00B62D73"/>
    <w:rsid w:val="00B72650"/>
    <w:rsid w:val="00B81681"/>
    <w:rsid w:val="00B8220C"/>
    <w:rsid w:val="00B82C6E"/>
    <w:rsid w:val="00B95063"/>
    <w:rsid w:val="00B97703"/>
    <w:rsid w:val="00BA3D66"/>
    <w:rsid w:val="00BA5AAB"/>
    <w:rsid w:val="00BC39E3"/>
    <w:rsid w:val="00BD4142"/>
    <w:rsid w:val="00BD5C1F"/>
    <w:rsid w:val="00BD6114"/>
    <w:rsid w:val="00BE3AC6"/>
    <w:rsid w:val="00BE6B3D"/>
    <w:rsid w:val="00C11E91"/>
    <w:rsid w:val="00C339C9"/>
    <w:rsid w:val="00C419DE"/>
    <w:rsid w:val="00C75F85"/>
    <w:rsid w:val="00CB1A03"/>
    <w:rsid w:val="00CB6345"/>
    <w:rsid w:val="00CC4579"/>
    <w:rsid w:val="00CE53FF"/>
    <w:rsid w:val="00CF6087"/>
    <w:rsid w:val="00D21F18"/>
    <w:rsid w:val="00D25DBC"/>
    <w:rsid w:val="00D41420"/>
    <w:rsid w:val="00D52472"/>
    <w:rsid w:val="00D621E6"/>
    <w:rsid w:val="00D72DEC"/>
    <w:rsid w:val="00D75E6D"/>
    <w:rsid w:val="00DB58A9"/>
    <w:rsid w:val="00DD4E9D"/>
    <w:rsid w:val="00E013B0"/>
    <w:rsid w:val="00E2241D"/>
    <w:rsid w:val="00E55A46"/>
    <w:rsid w:val="00E614A8"/>
    <w:rsid w:val="00E64634"/>
    <w:rsid w:val="00E80610"/>
    <w:rsid w:val="00E93753"/>
    <w:rsid w:val="00EA5568"/>
    <w:rsid w:val="00EB0ACA"/>
    <w:rsid w:val="00EB4D1F"/>
    <w:rsid w:val="00EF5827"/>
    <w:rsid w:val="00F25496"/>
    <w:rsid w:val="00F260AF"/>
    <w:rsid w:val="00F262DD"/>
    <w:rsid w:val="00F31B67"/>
    <w:rsid w:val="00F663B2"/>
    <w:rsid w:val="00F667CF"/>
    <w:rsid w:val="00F72FA1"/>
    <w:rsid w:val="00F803BE"/>
    <w:rsid w:val="00FB559E"/>
    <w:rsid w:val="00FE0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8">
    <w:name w:val="Revision"/>
    <w:hidden/>
    <w:uiPriority w:val="99"/>
    <w:semiHidden/>
    <w:rsid w:val="006A3A49"/>
  </w:style>
  <w:style w:type="character" w:customStyle="1" w:styleId="B1Char">
    <w:name w:val="B1 Char"/>
    <w:link w:val="B1"/>
    <w:qFormat/>
    <w:locked/>
    <w:rsid w:val="00771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Huawei-WR</cp:lastModifiedBy>
  <cp:revision>15</cp:revision>
  <cp:lastPrinted>2002-04-22T21:10:00Z</cp:lastPrinted>
  <dcterms:created xsi:type="dcterms:W3CDTF">2022-11-16T15:20:00Z</dcterms:created>
  <dcterms:modified xsi:type="dcterms:W3CDTF">2022-11-19T07:25:00Z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(3)oSmb5bFxJZaNdu6vNKnmApCf6ZcWYzCp05Ito5rBci4WKuksKrfuPqDy/ynPCtKmLmmE1rTy
9rTi6Jt37ln01ceQNNhhVKF6kKAfRYITfKIScX25hLq+BdisMaR0BdW1ZPSHjkJM0eAY98Jc
eLfjxR6m7/LyPMI1+TtKQEN3ysBM/9RKbKoW2R8Frldm9Q0c0l/0eqDugKuh2qx4wFcUISzO
80mEyRBziorkz8qNrH</vt:lpwstr>
  </property>
  <property fmtid="{D5CDD505-2E9C-101B-9397-08002B2CF9AE}" pid="14" name="_2015_ms_pID_7253431">
    <vt:lpwstr>IvR9lCn5dx6dpEwD1Nd1UOohQjp9tQjctG4wxUpfXFi5YHa6qkdNeu
5WpmYuSTxRIGfiVkk2UApaJAARdT+K4UpqSg7z8IrH+OaA+fGPlakl7Xp2Gnbc5jmWyDLS7N
oVBI26/qNne516kmcL9OLJAaq7y2V7F8APz5RJlYSS7489Pofavw8Zb+0TTkhHXVB9kjiJNe
jDkA9FUfbnKJLCNMnCU+Gvmhnozu5WAl2k87</vt:lpwstr>
  </property>
  <property fmtid="{D5CDD505-2E9C-101B-9397-08002B2CF9AE}" pid="15" name="_2015_ms_pID_7253432">
    <vt:lpwstr>1w==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1668842704</vt:lpwstr>
  </property>
</Properties>
</file>